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E85D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WYMOLES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79A714FE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19DD52FB" w14:textId="77777777" w:rsidR="00FA208F" w:rsidRDefault="00FA208F" w:rsidP="00FA208F">
      <w:pPr>
        <w:pStyle w:val="NoSpacing"/>
        <w:rPr>
          <w:rFonts w:cs="Times New Roman"/>
          <w:szCs w:val="24"/>
        </w:rPr>
      </w:pPr>
    </w:p>
    <w:p w14:paraId="5AC520A7" w14:textId="77777777" w:rsidR="00FA208F" w:rsidRDefault="00FA208F" w:rsidP="00FA208F">
      <w:pPr>
        <w:pStyle w:val="NoSpacing"/>
        <w:rPr>
          <w:rFonts w:cs="Times New Roman"/>
          <w:szCs w:val="24"/>
        </w:rPr>
      </w:pPr>
    </w:p>
    <w:p w14:paraId="57828CB8" w14:textId="77777777" w:rsidR="00FA208F" w:rsidRPr="008A7B8F" w:rsidRDefault="00FA208F" w:rsidP="00FA208F">
      <w:pPr>
        <w:pStyle w:val="NoSpacing"/>
        <w:rPr>
          <w:rFonts w:cs="Times New Roman"/>
          <w:szCs w:val="24"/>
        </w:rPr>
      </w:pPr>
    </w:p>
    <w:p w14:paraId="465D57D1" w14:textId="77777777" w:rsidR="00FA208F" w:rsidRPr="0048100D" w:rsidRDefault="00FA208F" w:rsidP="00FA208F">
      <w:pPr>
        <w:pStyle w:val="NoSpacing"/>
        <w:rPr>
          <w:rFonts w:cs="Times New Roman"/>
          <w:szCs w:val="24"/>
        </w:rPr>
      </w:pPr>
    </w:p>
    <w:p w14:paraId="05FED920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Beynam</w:t>
      </w:r>
      <w:proofErr w:type="spellEnd"/>
      <w:r>
        <w:rPr>
          <w:rFonts w:cs="Times New Roman"/>
          <w:szCs w:val="24"/>
        </w:rPr>
        <w:t xml:space="preserve"> of Gloucester(q.v.)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1CDC5F31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4D3CA7FA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2B04FF1C" w14:textId="77777777" w:rsidR="00FA208F" w:rsidRDefault="00FA208F" w:rsidP="00FA208F">
      <w:pPr>
        <w:pStyle w:val="NoSpacing"/>
        <w:rPr>
          <w:rFonts w:cs="Times New Roman"/>
          <w:szCs w:val="24"/>
        </w:rPr>
      </w:pPr>
    </w:p>
    <w:p w14:paraId="79BB8E1D" w14:textId="77777777" w:rsidR="00FA208F" w:rsidRDefault="00FA208F" w:rsidP="00FA208F">
      <w:pPr>
        <w:pStyle w:val="NoSpacing"/>
        <w:rPr>
          <w:rFonts w:cs="Times New Roman"/>
          <w:szCs w:val="24"/>
        </w:rPr>
      </w:pPr>
    </w:p>
    <w:p w14:paraId="2B47F08A" w14:textId="77777777" w:rsidR="00FA208F" w:rsidRDefault="00FA208F" w:rsidP="00FA20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03C49C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BE22" w14:textId="77777777" w:rsidR="00FA208F" w:rsidRDefault="00FA208F" w:rsidP="009139A6">
      <w:r>
        <w:separator/>
      </w:r>
    </w:p>
  </w:endnote>
  <w:endnote w:type="continuationSeparator" w:id="0">
    <w:p w14:paraId="1C8E7983" w14:textId="77777777" w:rsidR="00FA208F" w:rsidRDefault="00FA20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A4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18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54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A696" w14:textId="77777777" w:rsidR="00FA208F" w:rsidRDefault="00FA208F" w:rsidP="009139A6">
      <w:r>
        <w:separator/>
      </w:r>
    </w:p>
  </w:footnote>
  <w:footnote w:type="continuationSeparator" w:id="0">
    <w:p w14:paraId="6746867F" w14:textId="77777777" w:rsidR="00FA208F" w:rsidRDefault="00FA20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0B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C8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D78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08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D9236"/>
  <w15:chartTrackingRefBased/>
  <w15:docId w15:val="{580C015F-9E22-4E15-A566-A6D41FAAD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20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2023-04-27T08:25:00Z</dcterms:created>
  <dcterms:modified xsi:type="dcterms:W3CDTF">2023-04-27T08:25:00Z</dcterms:modified>
</cp:coreProperties>
</file>